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FA3" w:rsidRDefault="002D3FA3" w:rsidP="002D3F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MEDWE</w:t>
      </w:r>
      <w:r>
        <w:rPr>
          <w:rFonts w:ascii="Times New Roman" w:hAnsi="Times New Roman" w:cs="Times New Roman"/>
          <w:sz w:val="24"/>
          <w:szCs w:val="24"/>
        </w:rPr>
        <w:t xml:space="preserve">      (fl.1440)</w:t>
      </w:r>
    </w:p>
    <w:p w:rsidR="002D3FA3" w:rsidRDefault="002D3FA3" w:rsidP="002D3F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3FA3" w:rsidRDefault="002D3FA3" w:rsidP="002D3F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3FA3" w:rsidRDefault="002D3FA3" w:rsidP="002D3F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William Spetylman of Glemsford, Suffolk(q.v.), bequeathed her 8d.</w:t>
      </w:r>
    </w:p>
    <w:p w:rsidR="002D3FA3" w:rsidRDefault="002D3FA3" w:rsidP="002D3F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(“Sudbury Wills” vol.I p.60)</w:t>
      </w:r>
    </w:p>
    <w:p w:rsidR="002D3FA3" w:rsidRDefault="002D3FA3" w:rsidP="002D3F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3FA3" w:rsidRDefault="002D3FA3" w:rsidP="002D3F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2D3FA3" w:rsidP="002D3F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June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FA3" w:rsidRDefault="002D3FA3" w:rsidP="00564E3C">
      <w:pPr>
        <w:spacing w:after="0" w:line="240" w:lineRule="auto"/>
      </w:pPr>
      <w:r>
        <w:separator/>
      </w:r>
    </w:p>
  </w:endnote>
  <w:endnote w:type="continuationSeparator" w:id="0">
    <w:p w:rsidR="002D3FA3" w:rsidRDefault="002D3FA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D3FA3">
      <w:rPr>
        <w:rFonts w:ascii="Times New Roman" w:hAnsi="Times New Roman" w:cs="Times New Roman"/>
        <w:noProof/>
        <w:sz w:val="24"/>
        <w:szCs w:val="24"/>
      </w:rPr>
      <w:t>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FA3" w:rsidRDefault="002D3FA3" w:rsidP="00564E3C">
      <w:pPr>
        <w:spacing w:after="0" w:line="240" w:lineRule="auto"/>
      </w:pPr>
      <w:r>
        <w:separator/>
      </w:r>
    </w:p>
  </w:footnote>
  <w:footnote w:type="continuationSeparator" w:id="0">
    <w:p w:rsidR="002D3FA3" w:rsidRDefault="002D3FA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FA3"/>
    <w:rsid w:val="002D3FA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C2E69A-F0A5-48FB-8D67-4AD9BF3B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2015-11-05T22:43:00Z</dcterms:created>
  <dcterms:modified xsi:type="dcterms:W3CDTF">2015-11-05T22:43:00Z</dcterms:modified>
</cp:coreProperties>
</file>